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8534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28534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6" w14:textId="77777777" w:rsidR="00C44B8B" w:rsidRPr="0052681C" w:rsidRDefault="00DA57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57DA">
              <w:rPr>
                <w:b/>
                <w:sz w:val="26"/>
                <w:szCs w:val="26"/>
              </w:rPr>
              <w:t>202A_066</w:t>
            </w:r>
          </w:p>
        </w:tc>
      </w:tr>
      <w:tr w:rsidR="00C44B8B" w:rsidRPr="0052681C" w14:paraId="5128534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9" w14:textId="77777777" w:rsidR="00C44B8B" w:rsidRPr="0052681C" w:rsidRDefault="006136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2114660</w:t>
            </w:r>
          </w:p>
        </w:tc>
      </w:tr>
    </w:tbl>
    <w:p w14:paraId="5128534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28534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28534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28534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28534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285350" w14:textId="77777777" w:rsidR="00C44B8B" w:rsidRPr="0052681C" w:rsidRDefault="00C44B8B" w:rsidP="00C44B8B"/>
    <w:p w14:paraId="51285351" w14:textId="77777777" w:rsidR="00C44B8B" w:rsidRPr="0052681C" w:rsidRDefault="00C44B8B" w:rsidP="00C44B8B"/>
    <w:p w14:paraId="51285352" w14:textId="77777777" w:rsidR="00C44B8B" w:rsidRPr="0052681C" w:rsidRDefault="00C44B8B" w:rsidP="00C44B8B"/>
    <w:p w14:paraId="5128535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28535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285355" w14:textId="77777777" w:rsidR="00612811" w:rsidRPr="00FC674A" w:rsidRDefault="00ED267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544D5">
        <w:rPr>
          <w:b/>
          <w:sz w:val="26"/>
          <w:szCs w:val="26"/>
        </w:rPr>
        <w:t>Зажим плашечный ПА-2-</w:t>
      </w:r>
      <w:r w:rsidR="00407CD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 w:rsidR="00407CD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C674A">
        <w:rPr>
          <w:b/>
          <w:sz w:val="26"/>
          <w:szCs w:val="26"/>
        </w:rPr>
        <w:t xml:space="preserve"> </w:t>
      </w:r>
      <w:r w:rsidR="00AA670B" w:rsidRPr="00407CD9">
        <w:rPr>
          <w:b/>
          <w:sz w:val="26"/>
          <w:szCs w:val="26"/>
          <w:u w:val="single"/>
        </w:rPr>
        <w:t>202</w:t>
      </w:r>
      <w:r w:rsidR="00AA670B" w:rsidRPr="00407CD9">
        <w:rPr>
          <w:b/>
          <w:sz w:val="26"/>
          <w:szCs w:val="26"/>
          <w:u w:val="single"/>
          <w:lang w:val="en-US"/>
        </w:rPr>
        <w:t>A</w:t>
      </w:r>
    </w:p>
    <w:p w14:paraId="5128535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28535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285358" w14:textId="77777777" w:rsidR="004F4E9E" w:rsidRPr="00FC674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C674A">
        <w:rPr>
          <w:sz w:val="24"/>
          <w:szCs w:val="24"/>
        </w:rPr>
        <w:t xml:space="preserve">Технические требования, характеристики </w:t>
      </w:r>
      <w:r w:rsidR="00770408" w:rsidRPr="00FC674A">
        <w:rPr>
          <w:sz w:val="24"/>
          <w:szCs w:val="24"/>
        </w:rPr>
        <w:t>линейной арматуры и гасителей вибрации</w:t>
      </w:r>
      <w:r w:rsidR="004F4E9E" w:rsidRPr="00FC674A">
        <w:rPr>
          <w:sz w:val="24"/>
          <w:szCs w:val="24"/>
        </w:rPr>
        <w:t xml:space="preserve"> должны соответствовать параметрам </w:t>
      </w:r>
      <w:r w:rsidR="00B42FDF" w:rsidRPr="00FC674A">
        <w:rPr>
          <w:sz w:val="24"/>
          <w:szCs w:val="24"/>
        </w:rPr>
        <w:t xml:space="preserve">ТУ 3449-013-40064547-01 </w:t>
      </w:r>
      <w:r w:rsidR="00FC674A" w:rsidRPr="00FC674A">
        <w:rPr>
          <w:sz w:val="24"/>
          <w:szCs w:val="24"/>
        </w:rPr>
        <w:t>«</w:t>
      </w:r>
      <w:r w:rsidR="00B42FDF" w:rsidRPr="00FC674A">
        <w:rPr>
          <w:sz w:val="24"/>
          <w:szCs w:val="24"/>
        </w:rPr>
        <w:t>Зажимы соединительные планшетные ПС-1-1 и др., ПАМ-2-2 и др</w:t>
      </w:r>
      <w:r w:rsidR="00C8356B">
        <w:rPr>
          <w:sz w:val="24"/>
          <w:szCs w:val="24"/>
        </w:rPr>
        <w:t>.</w:t>
      </w:r>
      <w:r w:rsidR="00FC674A" w:rsidRPr="00FC674A">
        <w:rPr>
          <w:sz w:val="24"/>
          <w:szCs w:val="24"/>
        </w:rPr>
        <w:t>»</w:t>
      </w:r>
      <w:r w:rsidR="00B42FDF" w:rsidRPr="00FC674A">
        <w:rPr>
          <w:sz w:val="24"/>
          <w:szCs w:val="24"/>
        </w:rPr>
        <w:t>.</w:t>
      </w:r>
    </w:p>
    <w:p w14:paraId="5128535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A" w14:textId="77777777" w:rsidR="00FC674A" w:rsidRDefault="00FC674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B" w14:textId="77777777" w:rsidR="00FC674A" w:rsidRDefault="00EE651B" w:rsidP="00407CD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Verdana" w:hAnsi="Verdana" w:cs="Arial"/>
          <w:noProof/>
          <w:color w:val="0400A4"/>
          <w:sz w:val="27"/>
          <w:szCs w:val="27"/>
        </w:rPr>
        <w:drawing>
          <wp:inline distT="0" distB="0" distL="0" distR="0" wp14:anchorId="5128539C" wp14:editId="5128539D">
            <wp:extent cx="2552700" cy="2286000"/>
            <wp:effectExtent l="0" t="0" r="0" b="0"/>
            <wp:docPr id="1" name="Рисунок 1" descr="http://zyabkin.com.ua/adms/products_pictures/gallery/zajim_PA1_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yabkin.com.ua/adms/products_pictures/gallery/zajim_PA1_1-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noProof/>
          <w:color w:val="0400A4"/>
          <w:sz w:val="27"/>
          <w:szCs w:val="27"/>
        </w:rPr>
        <w:drawing>
          <wp:inline distT="0" distB="0" distL="0" distR="0" wp14:anchorId="5128539E" wp14:editId="5128539F">
            <wp:extent cx="2333625" cy="2286000"/>
            <wp:effectExtent l="0" t="0" r="9525" b="0"/>
            <wp:docPr id="3" name="Рисунок 3" descr="http://zyabkin.com.ua/adms/products_pictures/gallery/zajim_PA1_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yabkin.com.ua/adms/products_pictures/gallery/zajim_PA1_1-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8535C" w14:textId="77777777" w:rsidR="00EE651B" w:rsidRDefault="00EE651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D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Тип зажима: ПА 2-1</w:t>
      </w:r>
    </w:p>
    <w:p w14:paraId="5128535E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Материал: Алюминиевые (сталеалюминиевые)</w:t>
      </w:r>
    </w:p>
    <w:p w14:paraId="5128535F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Диаметр провода, мм: 9,6 - 11,4</w:t>
      </w:r>
    </w:p>
    <w:p w14:paraId="51285360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Масса, кг: 0,175</w:t>
      </w:r>
    </w:p>
    <w:p w14:paraId="51285361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 xml:space="preserve">Размеры, мм: L-60; </w:t>
      </w:r>
      <w:r w:rsidR="00407CD9">
        <w:rPr>
          <w:rFonts w:ascii="Verdana" w:hAnsi="Verdana" w:cs="Arial"/>
          <w:sz w:val="18"/>
          <w:szCs w:val="18"/>
        </w:rPr>
        <w:t>B-46; H-45; A-30; d-12</w:t>
      </w:r>
    </w:p>
    <w:p w14:paraId="51285362" w14:textId="77777777" w:rsidR="00EE651B" w:rsidRDefault="00EE651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63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4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5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6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7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8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9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A" w14:textId="77777777" w:rsidR="00FC674A" w:rsidRPr="0052681C" w:rsidRDefault="00FC674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6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28536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28536D" w14:textId="77777777" w:rsidR="005C5D7B" w:rsidRPr="0052681C" w:rsidRDefault="005C5D7B" w:rsidP="005C5D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28536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2853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2853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2853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2853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28537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1285374" w14:textId="1D7C7E3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B2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1285375" w14:textId="00C0B16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462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28537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1285377" w14:textId="77777777" w:rsidR="00DE0C6D" w:rsidRPr="0052681C" w:rsidRDefault="00843900" w:rsidP="00C8356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28537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285379" w14:textId="77777777" w:rsidR="0052681C" w:rsidRDefault="00B42FDF" w:rsidP="00CE70B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B42FDF">
        <w:rPr>
          <w:sz w:val="24"/>
          <w:szCs w:val="24"/>
        </w:rPr>
        <w:t xml:space="preserve">ТУ 3449-013-40064547-01 </w:t>
      </w:r>
      <w:r w:rsidR="00FC674A">
        <w:rPr>
          <w:sz w:val="24"/>
          <w:szCs w:val="24"/>
        </w:rPr>
        <w:t>«</w:t>
      </w:r>
      <w:r w:rsidRPr="00B42FDF">
        <w:rPr>
          <w:sz w:val="24"/>
          <w:szCs w:val="24"/>
        </w:rPr>
        <w:t>Зажимы соединительные планшетные ПС-1-1 и др., ПАМ-2-2 и др.</w:t>
      </w:r>
      <w:r w:rsidR="00FC674A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128537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28537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28537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28537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28537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28537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28538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28538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28538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E651B">
        <w:rPr>
          <w:szCs w:val="24"/>
        </w:rPr>
        <w:t>поставки.</w:t>
      </w:r>
    </w:p>
    <w:p w14:paraId="5128538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28538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28538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0B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28538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28538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28538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28538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28538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28538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28538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28538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28538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28538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28539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28539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28539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28539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28539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28539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28539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285397" w14:textId="77777777" w:rsidR="00562D55" w:rsidRPr="0052681C" w:rsidRDefault="00562D55" w:rsidP="00451C4D">
      <w:pPr>
        <w:rPr>
          <w:sz w:val="26"/>
          <w:szCs w:val="26"/>
        </w:rPr>
      </w:pPr>
    </w:p>
    <w:p w14:paraId="51285398" w14:textId="77777777" w:rsidR="004A2665" w:rsidRPr="0052681C" w:rsidRDefault="004A2665" w:rsidP="00451C4D">
      <w:pPr>
        <w:rPr>
          <w:sz w:val="26"/>
          <w:szCs w:val="26"/>
        </w:rPr>
      </w:pPr>
    </w:p>
    <w:p w14:paraId="5128539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28539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28539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853A2" w14:textId="77777777" w:rsidR="005F1D79" w:rsidRDefault="005F1D79">
      <w:r>
        <w:separator/>
      </w:r>
    </w:p>
  </w:endnote>
  <w:endnote w:type="continuationSeparator" w:id="0">
    <w:p w14:paraId="512853A3" w14:textId="77777777" w:rsidR="005F1D79" w:rsidRDefault="005F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853A0" w14:textId="77777777" w:rsidR="005F1D79" w:rsidRDefault="005F1D79">
      <w:r>
        <w:separator/>
      </w:r>
    </w:p>
  </w:footnote>
  <w:footnote w:type="continuationSeparator" w:id="0">
    <w:p w14:paraId="512853A1" w14:textId="77777777" w:rsidR="005F1D79" w:rsidRDefault="005F1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853A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2853A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7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62B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5D9"/>
    <w:rsid w:val="0034536F"/>
    <w:rsid w:val="0034761C"/>
    <w:rsid w:val="003479DD"/>
    <w:rsid w:val="00351057"/>
    <w:rsid w:val="00353334"/>
    <w:rsid w:val="003544D5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03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A07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CD9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B2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2F4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D7B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D7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67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9BA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D99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A3B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2FDF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0E0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56B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0BE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210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7DA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72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51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74A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85344"/>
  <w15:docId w15:val="{89147AEC-3F56-4909-8980-87EC8F01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00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8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78BF0-AAD9-4011-9DA6-D6ECC97D3687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1014DC1-19C1-4DE2-A2CF-EE9386E8F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59873-EA04-4C36-95F7-44A52AC12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5757F-565A-4121-8A26-BDCB9554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2015-04-14T10:42:00Z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